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727" w:rsidRPr="00CB269A" w:rsidRDefault="00E61727" w:rsidP="00B7749F">
      <w:pPr>
        <w:shd w:val="clear" w:color="auto" w:fill="FFF1A8"/>
        <w:spacing w:after="0" w:line="240" w:lineRule="auto"/>
        <w:ind w:left="-426" w:right="-285"/>
        <w:jc w:val="center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8"/>
          <w:szCs w:val="28"/>
          <w:lang w:eastAsia="pt-BR"/>
        </w:rPr>
        <w:t>FICHA DE IDENTIFICAÇÃO E QUALIFICAÇÃO</w:t>
      </w:r>
    </w:p>
    <w:p w:rsidR="00E61727" w:rsidRPr="00CB269A" w:rsidRDefault="00E61727" w:rsidP="00B7749F">
      <w:pPr>
        <w:shd w:val="clear" w:color="auto" w:fill="FFF1A8"/>
        <w:spacing w:after="0" w:line="240" w:lineRule="auto"/>
        <w:ind w:left="-426" w:right="-285"/>
        <w:jc w:val="center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8"/>
          <w:szCs w:val="28"/>
          <w:lang w:eastAsia="pt-BR"/>
        </w:rPr>
        <w:t>(Lei Municipal 14.469 de 05 de julho de 2007 – art. 2º, item VII)</w:t>
      </w:r>
    </w:p>
    <w:p w:rsidR="00E61727" w:rsidRPr="00CB269A" w:rsidRDefault="00E61727" w:rsidP="00B7749F">
      <w:pPr>
        <w:shd w:val="clear" w:color="auto" w:fill="FFF1A8"/>
        <w:spacing w:after="0" w:line="240" w:lineRule="auto"/>
        <w:ind w:left="-426" w:right="-285"/>
        <w:jc w:val="center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Nome da Organização: Associação Beneficente Caminho de Luz - ABECAL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Nº do CNPJ: 05.000.703/0001-33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16"/>
          <w:szCs w:val="16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u w:val="single"/>
          <w:lang w:eastAsia="pt-BR"/>
        </w:rPr>
        <w:t>1 – DIRETORIA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16"/>
          <w:szCs w:val="16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Cargo: Presidente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Nome: Jacira Svezia de Souza Oliveira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RG: 7.252.331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CPF: 376.163.668-72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Nacionalidade: Brasileira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Naturalidade: São Paulo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Data de Nascimento: 31/07/1951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Endereço: Rua Sena Madureira, 483, Vila Mariana, Cep: 04021-050, SP.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E_mail: </w:t>
      </w:r>
      <w:hyperlink r:id="rId4" w:history="1">
        <w:r w:rsidRPr="00CB269A">
          <w:rPr>
            <w:rStyle w:val="Hyperlink"/>
            <w:rFonts w:ascii="Arial" w:hAnsi="Arial" w:cs="Arial"/>
            <w:b/>
            <w:bCs/>
            <w:sz w:val="24"/>
            <w:szCs w:val="24"/>
            <w:lang w:eastAsia="pt-BR"/>
          </w:rPr>
          <w:t>Jacira.sso@gmail.com</w:t>
        </w:r>
      </w:hyperlink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 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Cargo: Vice-Presidente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Nome: Roberto Souza de Oliveira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RG: 4.909.751-9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CPF: 692.790.7638-04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Nacionalidade: Brasileira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Naturalidade: Belo Horizonte / MG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Data de Nascimento: 04/01/1952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Endereço: Rua Sena Madureira, 483, Vila Mariana, Cep: 04021-050, SP.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E_mail: </w:t>
      </w:r>
      <w:hyperlink r:id="rId5" w:history="1">
        <w:r w:rsidRPr="00CB269A">
          <w:rPr>
            <w:rStyle w:val="Hyperlink"/>
            <w:rFonts w:ascii="Arial" w:hAnsi="Arial" w:cs="Arial"/>
            <w:b/>
            <w:bCs/>
            <w:sz w:val="24"/>
            <w:szCs w:val="24"/>
            <w:lang w:eastAsia="pt-BR"/>
          </w:rPr>
          <w:t>roberto.rsoliv@gmail.com</w:t>
        </w:r>
      </w:hyperlink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 </w:t>
      </w:r>
    </w:p>
    <w:p w:rsidR="00E61727" w:rsidRPr="00CB269A" w:rsidRDefault="00E61727" w:rsidP="00B7749F">
      <w:pPr>
        <w:shd w:val="clear" w:color="auto" w:fill="FFF1A8"/>
        <w:spacing w:after="0" w:line="24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Cargo: 1º Tesoureiro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Nome: Kazuo Sekito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RG: 5.745.705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CPF: 670.195.448-00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Nacionalidade: Brasileira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Naturalidade: São Paulo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Data de Nascimento: 22/05/1966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Endereço: Rua Pageú, 48, apto: 181, Vila Mariana, Cep: 04139-000, SP.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E_mail: </w:t>
      </w:r>
      <w:hyperlink r:id="rId6" w:history="1">
        <w:r w:rsidRPr="00CB269A">
          <w:rPr>
            <w:rStyle w:val="Hyperlink"/>
            <w:rFonts w:ascii="Arial" w:hAnsi="Arial" w:cs="Arial"/>
            <w:b/>
            <w:bCs/>
            <w:sz w:val="24"/>
            <w:szCs w:val="24"/>
          </w:rPr>
          <w:t>ksekito@oniatec.com.br</w:t>
        </w:r>
      </w:hyperlink>
      <w:r w:rsidRPr="00CB269A">
        <w:rPr>
          <w:rFonts w:ascii="Arial" w:hAnsi="Arial" w:cs="Arial"/>
          <w:bCs/>
          <w:sz w:val="24"/>
          <w:szCs w:val="24"/>
        </w:rPr>
        <w:t xml:space="preserve"> 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Cargo: 2º Tesoureiro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Nome: Luzia Naomi Matsuo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RG: 5.811.943-7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CPF: 655.595.258-04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Nacionalidade: Brasileira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Naturalidade: São Paulo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Data de Nascimento: 05/02/1953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Endereço: Rua Pageú, 48, apto: 181, Vila Mariana, Cep: 04139-000, SP.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E_mail: </w:t>
      </w:r>
      <w:hyperlink r:id="rId7" w:history="1">
        <w:r w:rsidRPr="00CB269A">
          <w:rPr>
            <w:rStyle w:val="Hyperlink"/>
            <w:rFonts w:ascii="Arial" w:hAnsi="Arial" w:cs="Arial"/>
            <w:b/>
            <w:bCs/>
            <w:sz w:val="24"/>
            <w:szCs w:val="24"/>
            <w:lang w:eastAsia="pt-BR"/>
          </w:rPr>
          <w:t>inaomi@prservicos.com.br</w:t>
        </w:r>
      </w:hyperlink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 </w:t>
      </w:r>
    </w:p>
    <w:p w:rsidR="00E61727" w:rsidRPr="00CB269A" w:rsidRDefault="00E61727" w:rsidP="00B7749F">
      <w:pPr>
        <w:shd w:val="clear" w:color="auto" w:fill="FFF1A8"/>
        <w:spacing w:after="0" w:line="24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Cargo: 1º Secretário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Nome: Alessandra Torrano Da Lozzo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RG: 24.417.016-2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CPF: 260.843.398-75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Nacionalidade: Brasileira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Naturalidade: São Paulo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Data de Nascimento: 13/11/1975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Endereço: Rua Eng. Lauro Penteado, 118, Vila Monumento, Cep: 01551-030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Arial" w:hAnsi="Arial" w:cs="Arial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E_mail: </w:t>
      </w:r>
      <w:hyperlink r:id="rId8" w:history="1">
        <w:r w:rsidRPr="00CB269A">
          <w:rPr>
            <w:rStyle w:val="Hyperlink"/>
            <w:rFonts w:ascii="Arial" w:hAnsi="Arial" w:cs="Arial"/>
            <w:b/>
            <w:bCs/>
            <w:sz w:val="24"/>
            <w:szCs w:val="24"/>
            <w:lang w:eastAsia="pt-BR"/>
          </w:rPr>
          <w:t>aledalozzo@uol.com.br</w:t>
        </w:r>
      </w:hyperlink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 </w:t>
      </w:r>
    </w:p>
    <w:p w:rsidR="00E61727" w:rsidRPr="00CB269A" w:rsidRDefault="00E61727" w:rsidP="00B7749F">
      <w:pPr>
        <w:shd w:val="clear" w:color="auto" w:fill="FFF1A8"/>
        <w:spacing w:after="0" w:line="24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Cargo: 2º Secretário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Nome: Keli Cristina Svessia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RG: 27.555.582-3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CPF: 153.157.408-46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Nacionalidade: Brasileira</w:t>
      </w:r>
      <w:bookmarkStart w:id="0" w:name="_GoBack"/>
      <w:bookmarkEnd w:id="0"/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Naturalidade: São Paulo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Data de Nascimento: 09/09/1976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Endereço: Rua Moraes Navarro, 509, Freguesia do Ò, Cep: 02733-040, SP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E_mail: </w:t>
      </w:r>
      <w:hyperlink r:id="rId9" w:history="1">
        <w:r w:rsidRPr="00CB269A">
          <w:rPr>
            <w:rStyle w:val="Hyperlink"/>
            <w:rFonts w:ascii="Arial" w:hAnsi="Arial" w:cs="Arial"/>
            <w:b/>
            <w:bCs/>
            <w:sz w:val="24"/>
            <w:szCs w:val="24"/>
            <w:lang w:eastAsia="pt-BR"/>
          </w:rPr>
          <w:t>kelisvessia@hotmail.com</w:t>
        </w:r>
      </w:hyperlink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 </w:t>
      </w:r>
    </w:p>
    <w:p w:rsidR="00E61727" w:rsidRPr="00CB269A" w:rsidRDefault="00E61727" w:rsidP="00B7749F">
      <w:pPr>
        <w:shd w:val="clear" w:color="auto" w:fill="FFF1A8"/>
        <w:spacing w:after="0" w:line="24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240" w:lineRule="auto"/>
        <w:ind w:left="-426" w:right="-285"/>
        <w:jc w:val="center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8"/>
          <w:szCs w:val="28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240" w:lineRule="auto"/>
        <w:ind w:left="-426" w:right="-285"/>
        <w:jc w:val="center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8"/>
          <w:szCs w:val="28"/>
          <w:lang w:eastAsia="pt-BR"/>
        </w:rPr>
        <w:t>FICHA DE IDENTIFICAÇÃO E QUALIFICAÇÃO</w:t>
      </w:r>
    </w:p>
    <w:p w:rsidR="00E61727" w:rsidRPr="00CB269A" w:rsidRDefault="00E61727" w:rsidP="00B7749F">
      <w:pPr>
        <w:shd w:val="clear" w:color="auto" w:fill="FFF1A8"/>
        <w:spacing w:after="0" w:line="240" w:lineRule="auto"/>
        <w:ind w:left="-426" w:right="-285"/>
        <w:jc w:val="center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8"/>
          <w:szCs w:val="28"/>
          <w:lang w:eastAsia="pt-BR"/>
        </w:rPr>
        <w:t>(Lei Municipal 14.469 de 05 de julho de 2007 – art. 2º, item VII)</w:t>
      </w:r>
    </w:p>
    <w:p w:rsidR="00E61727" w:rsidRPr="00CB269A" w:rsidRDefault="00E61727" w:rsidP="00B7749F">
      <w:pPr>
        <w:shd w:val="clear" w:color="auto" w:fill="FFF1A8"/>
        <w:spacing w:after="0" w:line="240" w:lineRule="auto"/>
        <w:ind w:left="-426" w:right="-285"/>
        <w:jc w:val="center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Nome da Organização: Associação Beneficente Caminho de Luz - ABECAL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Nº do CNPJ: 05.000.703/0001-33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>
        <w:rPr>
          <w:rFonts w:ascii="Arial" w:hAnsi="Arial" w:cs="Arial"/>
          <w:b/>
          <w:bCs/>
          <w:color w:val="555555"/>
          <w:sz w:val="24"/>
          <w:szCs w:val="24"/>
          <w:u w:val="single"/>
          <w:lang w:eastAsia="pt-BR"/>
        </w:rPr>
        <w:t>2</w:t>
      </w:r>
      <w:r w:rsidRPr="00CB269A">
        <w:rPr>
          <w:rFonts w:ascii="Arial" w:hAnsi="Arial" w:cs="Arial"/>
          <w:b/>
          <w:bCs/>
          <w:color w:val="555555"/>
          <w:sz w:val="24"/>
          <w:szCs w:val="24"/>
          <w:u w:val="single"/>
          <w:lang w:eastAsia="pt-BR"/>
        </w:rPr>
        <w:t xml:space="preserve"> – CONSELHO FISCAL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Cargo: Conselheiro Fiscal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val="en-US"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val="en-US" w:eastAsia="pt-BR"/>
        </w:rPr>
        <w:t>Nome: Mylian Hashinaga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val="en-US"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val="en-US" w:eastAsia="pt-BR"/>
        </w:rPr>
        <w:t>RG: 10.729.031-5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val="en-US"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val="en-US" w:eastAsia="pt-BR"/>
        </w:rPr>
        <w:t>CPF: 093.685.248-82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Nacionalidade: Brasileira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Naturalidade: São Paulo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Data de Nascimento: 14/12/1964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Endereço: Rua Conselheiro Furtado, 1132, apto 81, Liberdade, SP.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E_mail: </w:t>
      </w:r>
      <w:hyperlink r:id="rId10" w:history="1">
        <w:r w:rsidRPr="00CB269A">
          <w:rPr>
            <w:rStyle w:val="Hyperlink"/>
            <w:rFonts w:ascii="Arial" w:hAnsi="Arial" w:cs="Arial"/>
            <w:b/>
            <w:bCs/>
            <w:sz w:val="24"/>
            <w:szCs w:val="24"/>
            <w:lang w:eastAsia="pt-BR"/>
          </w:rPr>
          <w:t>Mylian@brq.com</w:t>
        </w:r>
      </w:hyperlink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 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Cargo: Conselheiro Fiscal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Nome: Delássio Svessia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RG: 8.366.759-3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CPF: 625.667.338-72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Nacionalidade: Brasileira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Naturalidade: São Paulo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Data de Nascimento: 22/03/1940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Endereço: Rua Moraes Navarro, 509, Freguesia do Ó, Cep: 02733-040, SP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E_mail: ----</w:t>
      </w:r>
    </w:p>
    <w:p w:rsidR="00E61727" w:rsidRPr="00CB269A" w:rsidRDefault="00E61727" w:rsidP="00B7749F">
      <w:pPr>
        <w:shd w:val="clear" w:color="auto" w:fill="FFF1A8"/>
        <w:spacing w:after="0" w:line="24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Cargo: Conselheiro Fiscal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Nome: Vera Sueli Martin Brandão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RG: 4.937.504-0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CPF: 564.205.528-34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Nacionalidade: Brasileira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Naturalidade: São Paulo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Data de Nascimento: 28/04/1951</w:t>
      </w:r>
    </w:p>
    <w:p w:rsidR="00E61727" w:rsidRPr="00CB269A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Endereço: Rua Primeiro de Maio, 506, Praia grande, Cep: 11704-710, SP.</w:t>
      </w:r>
    </w:p>
    <w:p w:rsidR="00E61727" w:rsidRPr="00B7749F" w:rsidRDefault="00E61727" w:rsidP="00B7749F">
      <w:pPr>
        <w:shd w:val="clear" w:color="auto" w:fill="FFF1A8"/>
        <w:spacing w:after="0" w:line="36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CB269A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E_mail: </w:t>
      </w:r>
      <w:hyperlink r:id="rId11" w:history="1">
        <w:r w:rsidRPr="00CB269A">
          <w:rPr>
            <w:rStyle w:val="Hyperlink"/>
            <w:rFonts w:ascii="Arial" w:hAnsi="Arial" w:cs="Arial"/>
            <w:b/>
            <w:bCs/>
            <w:sz w:val="24"/>
            <w:szCs w:val="24"/>
            <w:lang w:eastAsia="pt-BR"/>
          </w:rPr>
          <w:t>vera.vsm@gmail.com</w:t>
        </w:r>
      </w:hyperlink>
      <w:r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 xml:space="preserve"> </w:t>
      </w:r>
    </w:p>
    <w:p w:rsidR="00E61727" w:rsidRPr="00B7749F" w:rsidRDefault="00E61727" w:rsidP="00B7749F">
      <w:pPr>
        <w:shd w:val="clear" w:color="auto" w:fill="FFF1A8"/>
        <w:spacing w:after="150" w:line="240" w:lineRule="auto"/>
        <w:ind w:left="-426" w:right="-285"/>
        <w:rPr>
          <w:rFonts w:ascii="Times New Roman" w:hAnsi="Times New Roman"/>
          <w:b/>
          <w:bCs/>
          <w:color w:val="555555"/>
          <w:sz w:val="24"/>
          <w:szCs w:val="24"/>
          <w:lang w:eastAsia="pt-BR"/>
        </w:rPr>
      </w:pPr>
      <w:r w:rsidRPr="00B7749F">
        <w:rPr>
          <w:rFonts w:ascii="Arial" w:hAnsi="Arial" w:cs="Arial"/>
          <w:b/>
          <w:bCs/>
          <w:color w:val="555555"/>
          <w:sz w:val="24"/>
          <w:szCs w:val="24"/>
          <w:lang w:eastAsia="pt-BR"/>
        </w:rPr>
        <w:t> </w:t>
      </w:r>
    </w:p>
    <w:p w:rsidR="00E61727" w:rsidRDefault="00E61727" w:rsidP="00B7749F">
      <w:pPr>
        <w:ind w:left="-426" w:right="-285"/>
      </w:pPr>
    </w:p>
    <w:sectPr w:rsidR="00E61727" w:rsidSect="00EA665E">
      <w:pgSz w:w="11906" w:h="16838"/>
      <w:pgMar w:top="1417" w:right="1701" w:bottom="170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49F"/>
    <w:rsid w:val="000741FC"/>
    <w:rsid w:val="00093BA8"/>
    <w:rsid w:val="001B34C9"/>
    <w:rsid w:val="00277D8B"/>
    <w:rsid w:val="002A772F"/>
    <w:rsid w:val="002C65AE"/>
    <w:rsid w:val="002E7AD7"/>
    <w:rsid w:val="002F01A2"/>
    <w:rsid w:val="00320AFC"/>
    <w:rsid w:val="00334BDC"/>
    <w:rsid w:val="00545BA0"/>
    <w:rsid w:val="00553009"/>
    <w:rsid w:val="005C2D17"/>
    <w:rsid w:val="0060744C"/>
    <w:rsid w:val="00625755"/>
    <w:rsid w:val="00685D11"/>
    <w:rsid w:val="006D35C1"/>
    <w:rsid w:val="008202CE"/>
    <w:rsid w:val="008300AF"/>
    <w:rsid w:val="00872D42"/>
    <w:rsid w:val="00883EB4"/>
    <w:rsid w:val="009D0AEB"/>
    <w:rsid w:val="00B7749F"/>
    <w:rsid w:val="00C20F42"/>
    <w:rsid w:val="00C74F68"/>
    <w:rsid w:val="00CB269A"/>
    <w:rsid w:val="00CD4D03"/>
    <w:rsid w:val="00CD72D0"/>
    <w:rsid w:val="00DA1BE9"/>
    <w:rsid w:val="00DC349C"/>
    <w:rsid w:val="00E61727"/>
    <w:rsid w:val="00E670B7"/>
    <w:rsid w:val="00EA665E"/>
    <w:rsid w:val="00F22D9F"/>
    <w:rsid w:val="00F40F8F"/>
    <w:rsid w:val="00FE5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8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774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61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1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1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61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61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61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619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619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619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325619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619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561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5619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5619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5619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5619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619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5619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56198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5619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61984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56198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56198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56198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56198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25619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561987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5619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256198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256198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8" w:space="1" w:color="auto"/>
                                                                                                                                    <w:left w:val="single" w:sz="8" w:space="4" w:color="auto"/>
                                                                                                                                    <w:bottom w:val="single" w:sz="8" w:space="1" w:color="auto"/>
                                                                                                                                    <w:right w:val="single" w:sz="8" w:space="4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2561987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8" w:space="1" w:color="auto"/>
                                                                                                                                    <w:left w:val="single" w:sz="8" w:space="4" w:color="auto"/>
                                                                                                                                    <w:bottom w:val="single" w:sz="8" w:space="1" w:color="auto"/>
                                                                                                                                    <w:right w:val="single" w:sz="8" w:space="4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2561987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8" w:space="1" w:color="auto"/>
                                                                                                                                    <w:left w:val="single" w:sz="8" w:space="4" w:color="auto"/>
                                                                                                                                    <w:bottom w:val="single" w:sz="8" w:space="1" w:color="auto"/>
                                                                                                                                    <w:right w:val="single" w:sz="8" w:space="4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dalozzo@uol.com.b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inaomi@prservicos.com.br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sekito@oniatec.com.br" TargetMode="External"/><Relationship Id="rId11" Type="http://schemas.openxmlformats.org/officeDocument/2006/relationships/hyperlink" Target="mailto:vera.vsm@gmail.com" TargetMode="External"/><Relationship Id="rId5" Type="http://schemas.openxmlformats.org/officeDocument/2006/relationships/hyperlink" Target="mailto:roberto.rsoliv@gmail.com" TargetMode="External"/><Relationship Id="rId10" Type="http://schemas.openxmlformats.org/officeDocument/2006/relationships/hyperlink" Target="mailto:Mylian@brq.com" TargetMode="External"/><Relationship Id="rId4" Type="http://schemas.openxmlformats.org/officeDocument/2006/relationships/hyperlink" Target="mailto:Jacira.sso@gmail.com" TargetMode="External"/><Relationship Id="rId9" Type="http://schemas.openxmlformats.org/officeDocument/2006/relationships/hyperlink" Target="mailto:kelisvessia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504</Words>
  <Characters>2723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Roberto</dc:creator>
  <cp:keywords/>
  <dc:description/>
  <cp:lastModifiedBy>d534795</cp:lastModifiedBy>
  <cp:revision>3</cp:revision>
  <dcterms:created xsi:type="dcterms:W3CDTF">2015-01-16T16:56:00Z</dcterms:created>
  <dcterms:modified xsi:type="dcterms:W3CDTF">2015-01-16T16:57:00Z</dcterms:modified>
</cp:coreProperties>
</file>